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E337" w14:textId="2C04E0C5" w:rsidR="00267725" w:rsidRDefault="00001E80">
      <w:r>
        <w:t>Oplevering Subset Nouns</w:t>
      </w:r>
    </w:p>
    <w:p w14:paraId="522FB06B" w14:textId="0A8FE452" w:rsidR="00001E80" w:rsidRDefault="00001E80"/>
    <w:p w14:paraId="4D36E366" w14:textId="4DBE9014" w:rsidR="00001E80" w:rsidRDefault="00001E80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2"/>
        <w:gridCol w:w="1800"/>
        <w:gridCol w:w="1716"/>
        <w:gridCol w:w="1466"/>
      </w:tblGrid>
      <w:tr w:rsidR="00001E80" w14:paraId="45D74B78" w14:textId="77777777" w:rsidTr="00993041">
        <w:tc>
          <w:tcPr>
            <w:tcW w:w="4482" w:type="dxa"/>
            <w:shd w:val="clear" w:color="auto" w:fill="auto"/>
          </w:tcPr>
          <w:p w14:paraId="74EC42FF" w14:textId="6F0E9AB7" w:rsidR="00001E80" w:rsidRDefault="00001E80" w:rsidP="00024926"/>
        </w:tc>
        <w:tc>
          <w:tcPr>
            <w:tcW w:w="1800" w:type="dxa"/>
            <w:shd w:val="clear" w:color="auto" w:fill="auto"/>
          </w:tcPr>
          <w:p w14:paraId="26D31A83" w14:textId="77777777" w:rsidR="00001E80" w:rsidRDefault="00001E80" w:rsidP="00024926"/>
        </w:tc>
        <w:tc>
          <w:tcPr>
            <w:tcW w:w="1716" w:type="dxa"/>
            <w:shd w:val="clear" w:color="auto" w:fill="auto"/>
          </w:tcPr>
          <w:p w14:paraId="0BACE065" w14:textId="77777777" w:rsidR="00001E80" w:rsidRDefault="00001E80" w:rsidP="00024926"/>
        </w:tc>
        <w:tc>
          <w:tcPr>
            <w:tcW w:w="1466" w:type="dxa"/>
            <w:shd w:val="clear" w:color="auto" w:fill="auto"/>
          </w:tcPr>
          <w:p w14:paraId="02293D24" w14:textId="77777777" w:rsidR="00001E80" w:rsidRDefault="00001E80" w:rsidP="00024926"/>
        </w:tc>
      </w:tr>
      <w:tr w:rsidR="00001E80" w14:paraId="638698A8" w14:textId="77777777" w:rsidTr="00993041">
        <w:tc>
          <w:tcPr>
            <w:tcW w:w="4482" w:type="dxa"/>
            <w:shd w:val="clear" w:color="auto" w:fill="auto"/>
          </w:tcPr>
          <w:p w14:paraId="6F771C4B" w14:textId="6A91568B" w:rsidR="00001E80" w:rsidRDefault="00001E80" w:rsidP="00001E80">
            <w:r>
              <w:t>BOD</w:t>
            </w:r>
          </w:p>
        </w:tc>
        <w:tc>
          <w:tcPr>
            <w:tcW w:w="1800" w:type="dxa"/>
            <w:shd w:val="clear" w:color="auto" w:fill="auto"/>
          </w:tcPr>
          <w:p w14:paraId="47855C69" w14:textId="64B20E0D" w:rsidR="00001E80" w:rsidRDefault="00001E80" w:rsidP="00001E80">
            <w:r>
              <w:t>Reden subset</w:t>
            </w:r>
          </w:p>
        </w:tc>
        <w:tc>
          <w:tcPr>
            <w:tcW w:w="1716" w:type="dxa"/>
            <w:shd w:val="clear" w:color="auto" w:fill="auto"/>
          </w:tcPr>
          <w:p w14:paraId="62370906" w14:textId="1DD1F6B8" w:rsidR="00001E80" w:rsidRDefault="00001E80" w:rsidP="00001E80">
            <w:r>
              <w:t>Implementatie partij</w:t>
            </w:r>
          </w:p>
        </w:tc>
        <w:tc>
          <w:tcPr>
            <w:tcW w:w="1466" w:type="dxa"/>
            <w:shd w:val="clear" w:color="auto" w:fill="auto"/>
          </w:tcPr>
          <w:p w14:paraId="7462260F" w14:textId="1AF2BD33" w:rsidR="00001E80" w:rsidRDefault="00001E80" w:rsidP="00001E80">
            <w:r>
              <w:t>Datum vrijgave</w:t>
            </w:r>
          </w:p>
        </w:tc>
      </w:tr>
      <w:tr w:rsidR="00001E80" w14:paraId="692C0478" w14:textId="77777777" w:rsidTr="00993041">
        <w:tc>
          <w:tcPr>
            <w:tcW w:w="4482" w:type="dxa"/>
            <w:shd w:val="clear" w:color="auto" w:fill="auto"/>
          </w:tcPr>
          <w:p w14:paraId="3D9B4610" w14:textId="1E5252EC" w:rsidR="00001E80" w:rsidRDefault="00001E80" w:rsidP="00024926">
            <w:r>
              <w:t>MailForecast1_090220211625</w:t>
            </w:r>
          </w:p>
        </w:tc>
        <w:tc>
          <w:tcPr>
            <w:tcW w:w="1800" w:type="dxa"/>
            <w:shd w:val="clear" w:color="auto" w:fill="auto"/>
          </w:tcPr>
          <w:p w14:paraId="08DBB646" w14:textId="164ECBC0" w:rsidR="00001E80" w:rsidRDefault="00001E80" w:rsidP="00024926">
            <w:r>
              <w:t>Forecasting Mail</w:t>
            </w:r>
          </w:p>
        </w:tc>
        <w:tc>
          <w:tcPr>
            <w:tcW w:w="1716" w:type="dxa"/>
            <w:shd w:val="clear" w:color="auto" w:fill="auto"/>
          </w:tcPr>
          <w:p w14:paraId="6FEC4277" w14:textId="77777777" w:rsidR="00001E80" w:rsidRDefault="00001E80" w:rsidP="00024926"/>
        </w:tc>
        <w:tc>
          <w:tcPr>
            <w:tcW w:w="1466" w:type="dxa"/>
            <w:shd w:val="clear" w:color="auto" w:fill="auto"/>
          </w:tcPr>
          <w:p w14:paraId="55BEC16C" w14:textId="134C9A03" w:rsidR="00001E80" w:rsidRDefault="00001E80" w:rsidP="00024926">
            <w:r>
              <w:t>9-2-2021</w:t>
            </w:r>
          </w:p>
        </w:tc>
      </w:tr>
      <w:tr w:rsidR="00E614B7" w14:paraId="636EA21E" w14:textId="77777777" w:rsidTr="00993041">
        <w:tc>
          <w:tcPr>
            <w:tcW w:w="4482" w:type="dxa"/>
            <w:shd w:val="clear" w:color="auto" w:fill="auto"/>
          </w:tcPr>
          <w:p w14:paraId="6E505A2D" w14:textId="30737E24" w:rsidR="00E614B7" w:rsidRDefault="00E614B7" w:rsidP="00024926">
            <w:r>
              <w:t>MailForecast1_0203202112</w:t>
            </w:r>
            <w:r w:rsidR="005B7147">
              <w:t>27</w:t>
            </w:r>
          </w:p>
        </w:tc>
        <w:tc>
          <w:tcPr>
            <w:tcW w:w="1800" w:type="dxa"/>
            <w:shd w:val="clear" w:color="auto" w:fill="auto"/>
          </w:tcPr>
          <w:p w14:paraId="1BA05BCC" w14:textId="77777777" w:rsidR="00E614B7" w:rsidRDefault="00E614B7" w:rsidP="00024926">
            <w:r>
              <w:t>Forecasting Mail</w:t>
            </w:r>
          </w:p>
        </w:tc>
        <w:tc>
          <w:tcPr>
            <w:tcW w:w="1716" w:type="dxa"/>
            <w:shd w:val="clear" w:color="auto" w:fill="auto"/>
          </w:tcPr>
          <w:p w14:paraId="71EE66DD" w14:textId="77777777" w:rsidR="00E614B7" w:rsidRDefault="00E614B7" w:rsidP="00024926"/>
        </w:tc>
        <w:tc>
          <w:tcPr>
            <w:tcW w:w="1466" w:type="dxa"/>
            <w:shd w:val="clear" w:color="auto" w:fill="auto"/>
          </w:tcPr>
          <w:p w14:paraId="61ED309B" w14:textId="2C6AF559" w:rsidR="00E614B7" w:rsidRDefault="00E614B7" w:rsidP="00024926">
            <w:r>
              <w:t>2-3-2021</w:t>
            </w:r>
          </w:p>
        </w:tc>
      </w:tr>
      <w:tr w:rsidR="00001E80" w14:paraId="1CCC050B" w14:textId="77777777" w:rsidTr="00993041">
        <w:tc>
          <w:tcPr>
            <w:tcW w:w="4482" w:type="dxa"/>
            <w:shd w:val="clear" w:color="auto" w:fill="auto"/>
          </w:tcPr>
          <w:p w14:paraId="58B46AD9" w14:textId="5C548B42" w:rsidR="00001E80" w:rsidRDefault="00D2140D" w:rsidP="00024926">
            <w:r>
              <w:t>MailForecast2_0904202116</w:t>
            </w:r>
            <w:r w:rsidR="00BE5EC9">
              <w:t>46</w:t>
            </w:r>
          </w:p>
        </w:tc>
        <w:tc>
          <w:tcPr>
            <w:tcW w:w="1800" w:type="dxa"/>
            <w:shd w:val="clear" w:color="auto" w:fill="auto"/>
          </w:tcPr>
          <w:p w14:paraId="1C73FF52" w14:textId="45DA65F8" w:rsidR="00001E80" w:rsidRDefault="00BE5EC9" w:rsidP="00024926">
            <w:r>
              <w:t>Forecasting Mail</w:t>
            </w:r>
          </w:p>
        </w:tc>
        <w:tc>
          <w:tcPr>
            <w:tcW w:w="1716" w:type="dxa"/>
            <w:shd w:val="clear" w:color="auto" w:fill="auto"/>
          </w:tcPr>
          <w:p w14:paraId="2916A343" w14:textId="77777777" w:rsidR="00001E80" w:rsidRDefault="00001E80" w:rsidP="00024926"/>
        </w:tc>
        <w:tc>
          <w:tcPr>
            <w:tcW w:w="1466" w:type="dxa"/>
            <w:shd w:val="clear" w:color="auto" w:fill="auto"/>
          </w:tcPr>
          <w:p w14:paraId="64821D33" w14:textId="7CA683D2" w:rsidR="00001E80" w:rsidRDefault="00E46EF6" w:rsidP="00024926">
            <w:r>
              <w:t>9-4-2021</w:t>
            </w:r>
          </w:p>
        </w:tc>
      </w:tr>
      <w:tr w:rsidR="00C71305" w14:paraId="26BC2922" w14:textId="77777777" w:rsidTr="00993041">
        <w:tc>
          <w:tcPr>
            <w:tcW w:w="4482" w:type="dxa"/>
            <w:shd w:val="clear" w:color="auto" w:fill="auto"/>
          </w:tcPr>
          <w:p w14:paraId="754574BA" w14:textId="087E2447" w:rsidR="00C71305" w:rsidRDefault="00C71305" w:rsidP="00024926">
            <w:r>
              <w:t>MailForecast1_12042021</w:t>
            </w:r>
            <w:r w:rsidR="00E46EF6">
              <w:t>1608</w:t>
            </w:r>
          </w:p>
        </w:tc>
        <w:tc>
          <w:tcPr>
            <w:tcW w:w="1800" w:type="dxa"/>
            <w:shd w:val="clear" w:color="auto" w:fill="auto"/>
          </w:tcPr>
          <w:p w14:paraId="049BF83D" w14:textId="77777777" w:rsidR="00C71305" w:rsidRDefault="00C71305" w:rsidP="00024926"/>
        </w:tc>
        <w:tc>
          <w:tcPr>
            <w:tcW w:w="1716" w:type="dxa"/>
            <w:shd w:val="clear" w:color="auto" w:fill="auto"/>
          </w:tcPr>
          <w:p w14:paraId="6E8EE897" w14:textId="77777777" w:rsidR="00C71305" w:rsidRDefault="00C71305" w:rsidP="00024926"/>
        </w:tc>
        <w:tc>
          <w:tcPr>
            <w:tcW w:w="1466" w:type="dxa"/>
            <w:shd w:val="clear" w:color="auto" w:fill="auto"/>
          </w:tcPr>
          <w:p w14:paraId="7B7DDE0A" w14:textId="4505BF2D" w:rsidR="00C71305" w:rsidRDefault="00E46EF6" w:rsidP="00024926">
            <w:r>
              <w:t>12-4-2021</w:t>
            </w:r>
          </w:p>
        </w:tc>
      </w:tr>
      <w:tr w:rsidR="00F71FFC" w14:paraId="0145C334" w14:textId="77777777" w:rsidTr="00993041">
        <w:tc>
          <w:tcPr>
            <w:tcW w:w="4482" w:type="dxa"/>
            <w:shd w:val="clear" w:color="auto" w:fill="auto"/>
          </w:tcPr>
          <w:p w14:paraId="60EED36C" w14:textId="37A6B1F9" w:rsidR="00F71FFC" w:rsidRDefault="00F71FFC" w:rsidP="00024926">
            <w:r>
              <w:t>ChargeableCustomerOrder1_140420211222</w:t>
            </w:r>
          </w:p>
        </w:tc>
        <w:tc>
          <w:tcPr>
            <w:tcW w:w="1800" w:type="dxa"/>
            <w:shd w:val="clear" w:color="auto" w:fill="auto"/>
          </w:tcPr>
          <w:p w14:paraId="4531BB9D" w14:textId="1FCCE988" w:rsidR="00F71FFC" w:rsidRDefault="00F71FFC" w:rsidP="00024926">
            <w:r>
              <w:t>JP Haarlem</w:t>
            </w:r>
          </w:p>
        </w:tc>
        <w:tc>
          <w:tcPr>
            <w:tcW w:w="1716" w:type="dxa"/>
            <w:shd w:val="clear" w:color="auto" w:fill="auto"/>
          </w:tcPr>
          <w:p w14:paraId="1FF746A9" w14:textId="77777777" w:rsidR="00F71FFC" w:rsidRDefault="00F71FFC" w:rsidP="00024926"/>
        </w:tc>
        <w:tc>
          <w:tcPr>
            <w:tcW w:w="1466" w:type="dxa"/>
            <w:shd w:val="clear" w:color="auto" w:fill="auto"/>
          </w:tcPr>
          <w:p w14:paraId="6C5E85F4" w14:textId="61F3F006" w:rsidR="00F71FFC" w:rsidRDefault="004028B5" w:rsidP="00024926">
            <w:r>
              <w:t>14-4-2021</w:t>
            </w:r>
          </w:p>
        </w:tc>
      </w:tr>
      <w:tr w:rsidR="002B7A6C" w14:paraId="59CAF42E" w14:textId="77777777" w:rsidTr="00993041">
        <w:tc>
          <w:tcPr>
            <w:tcW w:w="4482" w:type="dxa"/>
            <w:shd w:val="clear" w:color="auto" w:fill="auto"/>
          </w:tcPr>
          <w:p w14:paraId="373ECF42" w14:textId="45390F28" w:rsidR="002B7A6C" w:rsidRDefault="002B7A6C" w:rsidP="00024926">
            <w:r>
              <w:t>ChargeableCustomerOrder1_23042021</w:t>
            </w:r>
            <w:r w:rsidR="0042033F">
              <w:t>0923</w:t>
            </w:r>
          </w:p>
        </w:tc>
        <w:tc>
          <w:tcPr>
            <w:tcW w:w="1800" w:type="dxa"/>
            <w:shd w:val="clear" w:color="auto" w:fill="auto"/>
          </w:tcPr>
          <w:p w14:paraId="7FA1D7F0" w14:textId="0EABA9D4" w:rsidR="002B7A6C" w:rsidRDefault="0042033F" w:rsidP="00024926">
            <w:r>
              <w:t>JP Haarlem</w:t>
            </w:r>
          </w:p>
        </w:tc>
        <w:tc>
          <w:tcPr>
            <w:tcW w:w="1716" w:type="dxa"/>
            <w:shd w:val="clear" w:color="auto" w:fill="auto"/>
          </w:tcPr>
          <w:p w14:paraId="7EE5FE88" w14:textId="77777777" w:rsidR="002B7A6C" w:rsidRDefault="002B7A6C" w:rsidP="00024926"/>
        </w:tc>
        <w:tc>
          <w:tcPr>
            <w:tcW w:w="1466" w:type="dxa"/>
            <w:shd w:val="clear" w:color="auto" w:fill="auto"/>
          </w:tcPr>
          <w:p w14:paraId="58629A6C" w14:textId="0508E260" w:rsidR="002B7A6C" w:rsidRDefault="0042033F" w:rsidP="00024926">
            <w:r>
              <w:t>23-04-2021</w:t>
            </w:r>
          </w:p>
        </w:tc>
      </w:tr>
      <w:tr w:rsidR="00993041" w14:paraId="34C4A634" w14:textId="77777777" w:rsidTr="00993041">
        <w:tc>
          <w:tcPr>
            <w:tcW w:w="4482" w:type="dxa"/>
            <w:shd w:val="clear" w:color="auto" w:fill="auto"/>
          </w:tcPr>
          <w:p w14:paraId="5EB2B0FE" w14:textId="087E7FA6" w:rsidR="00993041" w:rsidRDefault="00993041" w:rsidP="00993041">
            <w:r>
              <w:t>ChargeableCustomerOrder1</w:t>
            </w:r>
            <w:r w:rsidR="00DD776F">
              <w:t>_040520210840</w:t>
            </w:r>
          </w:p>
        </w:tc>
        <w:tc>
          <w:tcPr>
            <w:tcW w:w="1800" w:type="dxa"/>
            <w:shd w:val="clear" w:color="auto" w:fill="auto"/>
          </w:tcPr>
          <w:p w14:paraId="083CE5F4" w14:textId="76533035" w:rsidR="00993041" w:rsidRDefault="00993041" w:rsidP="00993041">
            <w:r>
              <w:t>JP Haarlem</w:t>
            </w:r>
          </w:p>
        </w:tc>
        <w:tc>
          <w:tcPr>
            <w:tcW w:w="1716" w:type="dxa"/>
            <w:shd w:val="clear" w:color="auto" w:fill="auto"/>
          </w:tcPr>
          <w:p w14:paraId="234E87C7" w14:textId="647E888D" w:rsidR="00993041" w:rsidRDefault="00993041" w:rsidP="00993041">
            <w:r>
              <w:t>Vanwege typo</w:t>
            </w:r>
          </w:p>
        </w:tc>
        <w:tc>
          <w:tcPr>
            <w:tcW w:w="1466" w:type="dxa"/>
            <w:shd w:val="clear" w:color="auto" w:fill="auto"/>
          </w:tcPr>
          <w:p w14:paraId="16BB915F" w14:textId="52B2426B" w:rsidR="00993041" w:rsidRDefault="00DD776F" w:rsidP="00993041">
            <w:r>
              <w:t>4-5-2021</w:t>
            </w:r>
          </w:p>
        </w:tc>
      </w:tr>
    </w:tbl>
    <w:p w14:paraId="22AA28CF" w14:textId="77777777" w:rsidR="00001E80" w:rsidRDefault="00001E80"/>
    <w:sectPr w:rsidR="00001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1E80"/>
    <w:rsid w:val="00001E80"/>
    <w:rsid w:val="00024926"/>
    <w:rsid w:val="00091840"/>
    <w:rsid w:val="00267725"/>
    <w:rsid w:val="002B7A6C"/>
    <w:rsid w:val="004028B5"/>
    <w:rsid w:val="0042033F"/>
    <w:rsid w:val="005B7147"/>
    <w:rsid w:val="00993041"/>
    <w:rsid w:val="00BE5EC9"/>
    <w:rsid w:val="00C71305"/>
    <w:rsid w:val="00D2140D"/>
    <w:rsid w:val="00DD776F"/>
    <w:rsid w:val="00E46EF6"/>
    <w:rsid w:val="00E614B7"/>
    <w:rsid w:val="00F7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39FC5"/>
  <w15:chartTrackingRefBased/>
  <w15:docId w15:val="{711AB068-F379-4970-83F6-6FFBA108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00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ostnl.sharepoint.com/sites/bit/a/Canonical%20Schema%20PostNL/Forms/Document/template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21ee6b9-0bd5-45bb-a028-cf13b08c6ebd" ContentTypeId="0x0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2DBA9CEB31414CB7D6C52FC06C5DE9" ma:contentTypeVersion="90" ma:contentTypeDescription="Een nieuw document maken." ma:contentTypeScope="" ma:versionID="468bd2fac8fabc097b596e8568a80161">
  <xsd:schema xmlns:xsd="http://www.w3.org/2001/XMLSchema" xmlns:xs="http://www.w3.org/2001/XMLSchema" xmlns:p="http://schemas.microsoft.com/office/2006/metadata/properties" xmlns:ns2="8a251d92-80b6-47a5-a748-a093b7417dbf" xmlns:ns3="38c93f6c-dbb8-45f5-be87-6c123317f94a" targetNamespace="http://schemas.microsoft.com/office/2006/metadata/properties" ma:root="true" ma:fieldsID="605628474e6c043fdab31b5f50f384b8" ns2:_="" ns3:_="">
    <xsd:import namespace="8a251d92-80b6-47a5-a748-a093b7417dbf"/>
    <xsd:import namespace="38c93f6c-dbb8-45f5-be87-6c123317f94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51d92-80b6-47a5-a748-a093b7417d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93f6c-dbb8-45f5-be87-6c123317f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4B47C0D-8133-4F75-80AE-3B808B0A3B8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C5437A-6C37-42B4-A836-40B78AA6D8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9DA769-812E-4269-A646-07F16B16A3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5352F8-8D83-4E36-BFD7-5F20363AE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251d92-80b6-47a5-a748-a093b7417dbf"/>
    <ds:schemaRef ds:uri="38c93f6c-dbb8-45f5-be87-6c123317f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1255F7-A440-4610-9253-AB3668FF9D7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17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TNT Post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Nelleke van der</dc:creator>
  <cp:keywords/>
  <dc:description/>
  <cp:lastModifiedBy>Meer, Nelleke van der</cp:lastModifiedBy>
  <cp:revision>14</cp:revision>
  <dcterms:created xsi:type="dcterms:W3CDTF">2021-02-09T06:31:00Z</dcterms:created>
  <dcterms:modified xsi:type="dcterms:W3CDTF">2021-05-04T06:46:00Z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0x010100A82DBA9CEB31414CB7D6C52FC06C5DE9</vt:lpwstr>
  </property>
</Properties>
</file>